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A54" w:rsidRDefault="00026A54" w:rsidP="007C1FDB">
      <w:pPr>
        <w:jc w:val="center"/>
        <w:rPr>
          <w:sz w:val="28"/>
          <w:szCs w:val="28"/>
        </w:rPr>
      </w:pPr>
      <w:r>
        <w:rPr>
          <w:sz w:val="28"/>
          <w:szCs w:val="28"/>
        </w:rPr>
        <w:t>Республика Карелия</w:t>
      </w:r>
    </w:p>
    <w:p w:rsidR="00026A54" w:rsidRDefault="00026A54" w:rsidP="007C1FDB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 Воломское сельское поселение</w:t>
      </w:r>
    </w:p>
    <w:p w:rsidR="00026A54" w:rsidRDefault="00026A54" w:rsidP="007C1FDB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 Воломского сельского поселения</w:t>
      </w:r>
    </w:p>
    <w:p w:rsidR="00026A54" w:rsidRDefault="00026A54" w:rsidP="007C1FDB">
      <w:pPr>
        <w:jc w:val="center"/>
        <w:rPr>
          <w:sz w:val="28"/>
          <w:szCs w:val="28"/>
        </w:rPr>
      </w:pPr>
    </w:p>
    <w:p w:rsidR="00026A54" w:rsidRDefault="00026A54" w:rsidP="007C1FDB">
      <w:pPr>
        <w:jc w:val="center"/>
        <w:rPr>
          <w:sz w:val="28"/>
          <w:szCs w:val="28"/>
        </w:rPr>
      </w:pPr>
    </w:p>
    <w:p w:rsidR="00026A54" w:rsidRDefault="00026A54" w:rsidP="007C1FDB">
      <w:pPr>
        <w:jc w:val="center"/>
        <w:rPr>
          <w:sz w:val="28"/>
          <w:szCs w:val="28"/>
        </w:rPr>
      </w:pPr>
    </w:p>
    <w:p w:rsidR="00026A54" w:rsidRDefault="00026A54" w:rsidP="008E453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26A54" w:rsidRDefault="00026A54" w:rsidP="007C1FDB">
      <w:pPr>
        <w:jc w:val="center"/>
        <w:rPr>
          <w:sz w:val="28"/>
          <w:szCs w:val="28"/>
        </w:rPr>
      </w:pPr>
    </w:p>
    <w:p w:rsidR="00026A54" w:rsidRDefault="00026A54" w:rsidP="007C1FDB"/>
    <w:p w:rsidR="00026A54" w:rsidRPr="00CA6B36" w:rsidRDefault="00026A54" w:rsidP="007C1FDB">
      <w:pPr>
        <w:rPr>
          <w:sz w:val="26"/>
          <w:szCs w:val="26"/>
        </w:rPr>
      </w:pPr>
      <w:r w:rsidRPr="00CA6B36">
        <w:rPr>
          <w:sz w:val="26"/>
          <w:szCs w:val="26"/>
        </w:rPr>
        <w:t xml:space="preserve">от </w:t>
      </w:r>
      <w:r>
        <w:rPr>
          <w:sz w:val="26"/>
          <w:szCs w:val="26"/>
        </w:rPr>
        <w:t>17 декабря 2014</w:t>
      </w:r>
      <w:r w:rsidRPr="00CA6B36">
        <w:rPr>
          <w:sz w:val="26"/>
          <w:szCs w:val="26"/>
        </w:rPr>
        <w:t xml:space="preserve"> года</w:t>
      </w:r>
      <w:r w:rsidRPr="00CA6B36">
        <w:rPr>
          <w:sz w:val="26"/>
          <w:szCs w:val="26"/>
        </w:rPr>
        <w:tab/>
      </w:r>
      <w:r w:rsidRPr="00CA6B36">
        <w:rPr>
          <w:sz w:val="26"/>
          <w:szCs w:val="26"/>
        </w:rPr>
        <w:tab/>
      </w:r>
      <w:r w:rsidRPr="00CA6B36">
        <w:rPr>
          <w:sz w:val="26"/>
          <w:szCs w:val="26"/>
        </w:rPr>
        <w:tab/>
      </w:r>
      <w:r w:rsidRPr="00CA6B36">
        <w:rPr>
          <w:sz w:val="26"/>
          <w:szCs w:val="26"/>
        </w:rPr>
        <w:tab/>
      </w:r>
      <w:r w:rsidRPr="00CA6B36">
        <w:rPr>
          <w:sz w:val="26"/>
          <w:szCs w:val="26"/>
        </w:rPr>
        <w:tab/>
      </w:r>
      <w:r w:rsidRPr="00CA6B36">
        <w:rPr>
          <w:sz w:val="26"/>
          <w:szCs w:val="26"/>
        </w:rPr>
        <w:tab/>
      </w:r>
      <w:r w:rsidRPr="00CA6B36">
        <w:rPr>
          <w:sz w:val="26"/>
          <w:szCs w:val="26"/>
        </w:rPr>
        <w:tab/>
      </w:r>
      <w:r w:rsidRPr="00CA6B36">
        <w:rPr>
          <w:sz w:val="26"/>
          <w:szCs w:val="26"/>
        </w:rPr>
        <w:tab/>
        <w:t xml:space="preserve">№ </w:t>
      </w:r>
      <w:r>
        <w:rPr>
          <w:sz w:val="26"/>
          <w:szCs w:val="26"/>
        </w:rPr>
        <w:t>42</w:t>
      </w:r>
    </w:p>
    <w:p w:rsidR="00026A54" w:rsidRDefault="00026A54" w:rsidP="007C1FDB"/>
    <w:p w:rsidR="00026A54" w:rsidRDefault="00026A54" w:rsidP="007C1FDB"/>
    <w:p w:rsidR="00026A54" w:rsidRDefault="00026A54" w:rsidP="003F777A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</w:t>
      </w:r>
    </w:p>
    <w:p w:rsidR="00026A54" w:rsidRDefault="00026A54" w:rsidP="003F777A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Воломского сельского </w:t>
      </w:r>
    </w:p>
    <w:p w:rsidR="00026A54" w:rsidRDefault="00026A54" w:rsidP="003F777A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>поселения от 10 декабря 2012 года № 51</w:t>
      </w:r>
    </w:p>
    <w:p w:rsidR="00026A54" w:rsidRDefault="00026A54" w:rsidP="003F777A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«Об установлении стоимости услуг, </w:t>
      </w:r>
    </w:p>
    <w:p w:rsidR="00026A54" w:rsidRDefault="00026A54" w:rsidP="003F777A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предоставляемых согласно гарантированному </w:t>
      </w:r>
    </w:p>
    <w:p w:rsidR="00026A54" w:rsidRPr="00F629A9" w:rsidRDefault="00026A54" w:rsidP="003F777A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>перечню услуг по погребению»</w:t>
      </w:r>
    </w:p>
    <w:p w:rsidR="00026A54" w:rsidRDefault="00026A54" w:rsidP="00430602">
      <w:pPr>
        <w:tabs>
          <w:tab w:val="left" w:pos="0"/>
        </w:tabs>
        <w:ind w:left="360"/>
        <w:jc w:val="both"/>
        <w:rPr>
          <w:sz w:val="26"/>
          <w:szCs w:val="26"/>
        </w:rPr>
      </w:pPr>
    </w:p>
    <w:p w:rsidR="00026A54" w:rsidRDefault="00026A54" w:rsidP="00430602">
      <w:pPr>
        <w:tabs>
          <w:tab w:val="left" w:pos="0"/>
        </w:tabs>
        <w:ind w:left="360"/>
        <w:jc w:val="both"/>
        <w:rPr>
          <w:sz w:val="26"/>
          <w:szCs w:val="26"/>
        </w:rPr>
      </w:pPr>
    </w:p>
    <w:p w:rsidR="00026A54" w:rsidRDefault="00026A54" w:rsidP="00430602">
      <w:pPr>
        <w:tabs>
          <w:tab w:val="left" w:pos="0"/>
        </w:tabs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Администрация Воломского сельского поселения ПОСТАНОВЛЯЕТ:</w:t>
      </w:r>
    </w:p>
    <w:p w:rsidR="00026A54" w:rsidRDefault="00026A54" w:rsidP="00430602">
      <w:pPr>
        <w:tabs>
          <w:tab w:val="left" w:pos="0"/>
        </w:tabs>
        <w:jc w:val="both"/>
        <w:rPr>
          <w:sz w:val="26"/>
          <w:szCs w:val="26"/>
        </w:rPr>
      </w:pPr>
    </w:p>
    <w:p w:rsidR="00026A54" w:rsidRDefault="00026A54" w:rsidP="00430602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>Внести изменение в Постановление Администрации Воломского сельского поселения от 10 декабря 2012 года № 51 «Об установлении стоимости услуг, предоставляемых согласно гарантированному перечню услуг по погребению», изложив пункт 1 в новой редакции:</w:t>
      </w:r>
    </w:p>
    <w:p w:rsidR="00026A54" w:rsidRDefault="00026A54" w:rsidP="00430602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>«Установить с 01 января 2015 года на территории Воломского сельского поселения стоимость услуг, предоставляемых согласно  гарантированному перечню услуг по погребению, предусмотренному пунктом 1 статьи 9 и пунктом 3 статьи 12 Федерального закона от 12.01.1996 года № 8-ФЗ в размере 6860,46 рублей с последующей индексацией предельного размера социального пособия на погребение ежегодно с 01 января, исходя из прогнозируемого уровня инфляции, установленного Федеральным законом «О федеральном бюджете на соответствующий финансовый год и плановый период».</w:t>
      </w:r>
    </w:p>
    <w:p w:rsidR="00026A54" w:rsidRDefault="00026A54" w:rsidP="003F777A">
      <w:pPr>
        <w:tabs>
          <w:tab w:val="left" w:pos="0"/>
        </w:tabs>
        <w:jc w:val="both"/>
      </w:pPr>
    </w:p>
    <w:p w:rsidR="00026A54" w:rsidRDefault="00026A54" w:rsidP="007C1FDB"/>
    <w:p w:rsidR="00026A54" w:rsidRPr="00CA6B36" w:rsidRDefault="00026A54" w:rsidP="007C1FDB">
      <w:pPr>
        <w:rPr>
          <w:sz w:val="26"/>
          <w:szCs w:val="26"/>
        </w:rPr>
      </w:pPr>
      <w:r w:rsidRPr="00CA6B36">
        <w:rPr>
          <w:sz w:val="26"/>
          <w:szCs w:val="26"/>
        </w:rPr>
        <w:t xml:space="preserve">Глава Воломского сельского поселения:                  </w:t>
      </w:r>
      <w:r>
        <w:rPr>
          <w:sz w:val="26"/>
          <w:szCs w:val="26"/>
        </w:rPr>
        <w:t xml:space="preserve">                      А.К.Гордюшкин</w:t>
      </w:r>
    </w:p>
    <w:sectPr w:rsidR="00026A54" w:rsidRPr="00CA6B36" w:rsidSect="00C41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13C25"/>
    <w:multiLevelType w:val="hybridMultilevel"/>
    <w:tmpl w:val="85D836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77426B"/>
    <w:multiLevelType w:val="hybridMultilevel"/>
    <w:tmpl w:val="F98C049C"/>
    <w:lvl w:ilvl="0" w:tplc="4678D244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6F268B4"/>
    <w:multiLevelType w:val="hybridMultilevel"/>
    <w:tmpl w:val="0B02C6AA"/>
    <w:lvl w:ilvl="0" w:tplc="C4B029AC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68206EAC"/>
    <w:multiLevelType w:val="hybridMultilevel"/>
    <w:tmpl w:val="70140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973E6B"/>
    <w:multiLevelType w:val="hybridMultilevel"/>
    <w:tmpl w:val="FC74A8B6"/>
    <w:lvl w:ilvl="0" w:tplc="84C03AD8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14D"/>
    <w:rsid w:val="00026A54"/>
    <w:rsid w:val="0004697C"/>
    <w:rsid w:val="00074CB7"/>
    <w:rsid w:val="000E4335"/>
    <w:rsid w:val="00147867"/>
    <w:rsid w:val="001B1F19"/>
    <w:rsid w:val="002532A1"/>
    <w:rsid w:val="002C582B"/>
    <w:rsid w:val="003302A1"/>
    <w:rsid w:val="00376B24"/>
    <w:rsid w:val="00390E49"/>
    <w:rsid w:val="003B4598"/>
    <w:rsid w:val="003F777A"/>
    <w:rsid w:val="00430602"/>
    <w:rsid w:val="0047522A"/>
    <w:rsid w:val="004C1818"/>
    <w:rsid w:val="0050306E"/>
    <w:rsid w:val="00510AC2"/>
    <w:rsid w:val="0051401A"/>
    <w:rsid w:val="00537061"/>
    <w:rsid w:val="00572619"/>
    <w:rsid w:val="00595209"/>
    <w:rsid w:val="005A2585"/>
    <w:rsid w:val="005C5180"/>
    <w:rsid w:val="005D38EB"/>
    <w:rsid w:val="005E27A0"/>
    <w:rsid w:val="005F5895"/>
    <w:rsid w:val="00622B53"/>
    <w:rsid w:val="00631C3C"/>
    <w:rsid w:val="006C6312"/>
    <w:rsid w:val="006F7A7E"/>
    <w:rsid w:val="00750261"/>
    <w:rsid w:val="007C1FDB"/>
    <w:rsid w:val="007C71CF"/>
    <w:rsid w:val="007E315C"/>
    <w:rsid w:val="008116F2"/>
    <w:rsid w:val="008818FC"/>
    <w:rsid w:val="00886850"/>
    <w:rsid w:val="0089746E"/>
    <w:rsid w:val="008A3D61"/>
    <w:rsid w:val="008C329F"/>
    <w:rsid w:val="008D2622"/>
    <w:rsid w:val="008E453E"/>
    <w:rsid w:val="00916F40"/>
    <w:rsid w:val="00937F8A"/>
    <w:rsid w:val="00986E25"/>
    <w:rsid w:val="00A074CB"/>
    <w:rsid w:val="00A13F91"/>
    <w:rsid w:val="00A24325"/>
    <w:rsid w:val="00A864C6"/>
    <w:rsid w:val="00AC1BF2"/>
    <w:rsid w:val="00AD5F6E"/>
    <w:rsid w:val="00B00C3B"/>
    <w:rsid w:val="00B850BE"/>
    <w:rsid w:val="00BC33E3"/>
    <w:rsid w:val="00C415DC"/>
    <w:rsid w:val="00C84D11"/>
    <w:rsid w:val="00C94EAF"/>
    <w:rsid w:val="00CA6B36"/>
    <w:rsid w:val="00CC1420"/>
    <w:rsid w:val="00CD5CF9"/>
    <w:rsid w:val="00CE3B91"/>
    <w:rsid w:val="00CF6FAE"/>
    <w:rsid w:val="00D5714D"/>
    <w:rsid w:val="00D63C3B"/>
    <w:rsid w:val="00E5077D"/>
    <w:rsid w:val="00E56981"/>
    <w:rsid w:val="00E75EEE"/>
    <w:rsid w:val="00E81CC4"/>
    <w:rsid w:val="00EC74FC"/>
    <w:rsid w:val="00ED0726"/>
    <w:rsid w:val="00EE4B3D"/>
    <w:rsid w:val="00F067F6"/>
    <w:rsid w:val="00F134A8"/>
    <w:rsid w:val="00F32404"/>
    <w:rsid w:val="00F629A9"/>
    <w:rsid w:val="00F75FFF"/>
    <w:rsid w:val="00F838A2"/>
    <w:rsid w:val="00F943F9"/>
    <w:rsid w:val="00FC395D"/>
    <w:rsid w:val="00FF6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5D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53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1</Pages>
  <Words>200</Words>
  <Characters>1144</Characters>
  <Application>Microsoft Office Outlook</Application>
  <DocSecurity>0</DocSecurity>
  <Lines>0</Lines>
  <Paragraphs>0</Paragraphs>
  <ScaleCrop>false</ScaleCrop>
  <Company>Местная администрация поселка Волома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subject/>
  <dc:creator>User</dc:creator>
  <cp:keywords/>
  <dc:description/>
  <cp:lastModifiedBy>123</cp:lastModifiedBy>
  <cp:revision>4</cp:revision>
  <cp:lastPrinted>2013-11-27T07:13:00Z</cp:lastPrinted>
  <dcterms:created xsi:type="dcterms:W3CDTF">2014-12-17T08:57:00Z</dcterms:created>
  <dcterms:modified xsi:type="dcterms:W3CDTF">2014-12-17T09:28:00Z</dcterms:modified>
</cp:coreProperties>
</file>